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BC6D4E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3FC" w:rsidRDefault="001123FC" w:rsidP="00112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Wilton,</w:t>
      </w:r>
    </w:p>
    <w:p w:rsidR="001123FC" w:rsidRDefault="001123FC" w:rsidP="00112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1123FC" w:rsidRDefault="001123FC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21-244)</w:t>
      </w: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Stabbere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21-178)</w:t>
      </w:r>
    </w:p>
    <w:p w:rsidR="00BC6D4E" w:rsidRPr="00BC6D4E" w:rsidRDefault="00BC6D4E" w:rsidP="00BC6D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6D4E">
        <w:rPr>
          <w:rFonts w:ascii="Times New Roman" w:hAnsi="Times New Roman" w:cs="Times New Roman"/>
          <w:sz w:val="24"/>
          <w:szCs w:val="24"/>
        </w:rPr>
        <w:t>30 Jul.1420</w:t>
      </w:r>
      <w:r w:rsidRPr="00BC6D4E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 w:rsidRPr="00BC6D4E"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 w:rsidRPr="00BC6D4E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BC6D4E">
        <w:rPr>
          <w:rFonts w:ascii="Times New Roman" w:hAnsi="Times New Roman" w:cs="Times New Roman"/>
          <w:sz w:val="24"/>
          <w:szCs w:val="24"/>
        </w:rPr>
        <w:t>Fisherton</w:t>
      </w:r>
      <w:proofErr w:type="spellEnd"/>
      <w:r w:rsidRPr="00BC6D4E">
        <w:rPr>
          <w:rFonts w:ascii="Times New Roman" w:hAnsi="Times New Roman" w:cs="Times New Roman"/>
          <w:sz w:val="24"/>
          <w:szCs w:val="24"/>
        </w:rPr>
        <w:t xml:space="preserve"> Anger,</w:t>
      </w:r>
    </w:p>
    <w:p w:rsidR="00BC6D4E" w:rsidRPr="00BC6D4E" w:rsidRDefault="00BC6D4E" w:rsidP="00BC6D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6D4E">
        <w:rPr>
          <w:rFonts w:ascii="Times New Roman" w:hAnsi="Times New Roman" w:cs="Times New Roman"/>
          <w:sz w:val="24"/>
          <w:szCs w:val="24"/>
        </w:rPr>
        <w:tab/>
      </w:r>
      <w:r w:rsidRPr="00BC6D4E">
        <w:rPr>
          <w:rFonts w:ascii="Times New Roman" w:hAnsi="Times New Roman" w:cs="Times New Roman"/>
          <w:sz w:val="24"/>
          <w:szCs w:val="24"/>
        </w:rPr>
        <w:tab/>
        <w:t>Wiltshire, into lands of the late Nicholas Lye(q.v.).</w:t>
      </w:r>
    </w:p>
    <w:p w:rsidR="001123FC" w:rsidRPr="00BC6D4E" w:rsidRDefault="00BC6D4E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6D4E">
        <w:rPr>
          <w:rFonts w:ascii="Times New Roman" w:hAnsi="Times New Roman" w:cs="Times New Roman"/>
          <w:sz w:val="24"/>
          <w:szCs w:val="24"/>
        </w:rPr>
        <w:tab/>
      </w:r>
      <w:r w:rsidRPr="00BC6D4E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C6D4E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C6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6D4E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C6D4E">
        <w:rPr>
          <w:rFonts w:ascii="Times New Roman" w:hAnsi="Times New Roman" w:cs="Times New Roman"/>
          <w:sz w:val="24"/>
          <w:szCs w:val="24"/>
        </w:rPr>
        <w:t xml:space="preserve"> 21-493)</w:t>
      </w: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BD9" w:rsidRDefault="00AF5BD9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3FC" w:rsidRDefault="001123FC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BC6D4E" w:rsidRPr="00E470BD" w:rsidRDefault="00BC6D4E" w:rsidP="00AF5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December 2016</w:t>
      </w:r>
      <w:bookmarkStart w:id="0" w:name="_GoBack"/>
      <w:bookmarkEnd w:id="0"/>
    </w:p>
    <w:p w:rsidR="00DD5B8A" w:rsidRPr="00AF5BD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AF5B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BD9" w:rsidRDefault="00AF5BD9" w:rsidP="00564E3C">
      <w:pPr>
        <w:spacing w:after="0" w:line="240" w:lineRule="auto"/>
      </w:pPr>
      <w:r>
        <w:separator/>
      </w:r>
    </w:p>
  </w:endnote>
  <w:endnote w:type="continuationSeparator" w:id="0">
    <w:p w:rsidR="00AF5BD9" w:rsidRDefault="00AF5B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6D4E">
      <w:rPr>
        <w:rFonts w:ascii="Times New Roman" w:hAnsi="Times New Roman" w:cs="Times New Roman"/>
        <w:noProof/>
        <w:sz w:val="24"/>
        <w:szCs w:val="24"/>
      </w:rPr>
      <w:t>31 December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BD9" w:rsidRDefault="00AF5BD9" w:rsidP="00564E3C">
      <w:pPr>
        <w:spacing w:after="0" w:line="240" w:lineRule="auto"/>
      </w:pPr>
      <w:r>
        <w:separator/>
      </w:r>
    </w:p>
  </w:footnote>
  <w:footnote w:type="continuationSeparator" w:id="0">
    <w:p w:rsidR="00AF5BD9" w:rsidRDefault="00AF5B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D9"/>
    <w:rsid w:val="001123FC"/>
    <w:rsid w:val="00372DC6"/>
    <w:rsid w:val="00564E3C"/>
    <w:rsid w:val="0064591D"/>
    <w:rsid w:val="00AF5BD9"/>
    <w:rsid w:val="00BC6D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51DD7"/>
  <w15:chartTrackingRefBased/>
  <w15:docId w15:val="{7E94B4AE-5CAA-4305-8025-71AFB5F8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2016-01-03T21:04:00Z</dcterms:created>
  <dcterms:modified xsi:type="dcterms:W3CDTF">2016-12-31T16:30:00Z</dcterms:modified>
</cp:coreProperties>
</file>